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5A436" w14:textId="76BEB425" w:rsidR="001D5715" w:rsidRDefault="001D5715" w:rsidP="001D5715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St.GEORGE</w:t>
      </w:r>
      <w:proofErr w:type="spellEnd"/>
      <w:r>
        <w:t xml:space="preserve">       </w:t>
      </w:r>
      <w:r>
        <w:t>(fl.14</w:t>
      </w:r>
      <w:r>
        <w:t>12)</w:t>
      </w:r>
    </w:p>
    <w:p w14:paraId="5759B123" w14:textId="51889131" w:rsidR="001D5715" w:rsidRDefault="001D5715" w:rsidP="001D5715">
      <w:pPr>
        <w:pStyle w:val="NoSpacing"/>
      </w:pPr>
      <w:r>
        <w:t xml:space="preserve">Rector </w:t>
      </w:r>
      <w:r>
        <w:t xml:space="preserve">of </w:t>
      </w:r>
      <w:proofErr w:type="spellStart"/>
      <w:r>
        <w:t>Coreley</w:t>
      </w:r>
      <w:proofErr w:type="spellEnd"/>
      <w:r>
        <w:t>, Shropshire.</w:t>
      </w:r>
    </w:p>
    <w:p w14:paraId="26ED7FEE" w14:textId="77777777" w:rsidR="001D5715" w:rsidRDefault="001D5715" w:rsidP="001D5715">
      <w:pPr>
        <w:pStyle w:val="NoSpacing"/>
      </w:pPr>
    </w:p>
    <w:p w14:paraId="00519CBD" w14:textId="77777777" w:rsidR="001D5715" w:rsidRDefault="001D5715" w:rsidP="001D5715">
      <w:pPr>
        <w:pStyle w:val="NoSpacing"/>
      </w:pPr>
    </w:p>
    <w:p w14:paraId="55F6B8E1" w14:textId="6D7B0068" w:rsidR="001D5715" w:rsidRDefault="001D5715" w:rsidP="001D5715">
      <w:pPr>
        <w:pStyle w:val="NoSpacing"/>
      </w:pPr>
      <w:r>
        <w:t xml:space="preserve">   </w:t>
      </w:r>
      <w:r>
        <w:t>7 Apr.1412</w:t>
      </w:r>
      <w:r>
        <w:tab/>
        <w:t xml:space="preserve">He </w:t>
      </w:r>
      <w:r>
        <w:t>had resigned by this time.</w:t>
      </w:r>
    </w:p>
    <w:p w14:paraId="751F6EBF" w14:textId="77777777" w:rsidR="001D5715" w:rsidRDefault="001D5715" w:rsidP="001D5715">
      <w:pPr>
        <w:pStyle w:val="NoSpacing"/>
      </w:pPr>
      <w:r>
        <w:tab/>
      </w:r>
      <w:r>
        <w:tab/>
        <w:t>(</w:t>
      </w:r>
      <w:hyperlink r:id="rId6" w:history="1">
        <w:r w:rsidRPr="007F7FD7">
          <w:rPr>
            <w:rStyle w:val="Hyperlink"/>
          </w:rPr>
          <w:t>www.melocki.org.uk/diocese/Credenhill.html</w:t>
        </w:r>
      </w:hyperlink>
      <w:r>
        <w:t>)</w:t>
      </w:r>
    </w:p>
    <w:p w14:paraId="60FF27C6" w14:textId="77777777" w:rsidR="001D5715" w:rsidRDefault="001D5715" w:rsidP="001D5715">
      <w:pPr>
        <w:pStyle w:val="NoSpacing"/>
      </w:pPr>
      <w:bookmarkStart w:id="0" w:name="_GoBack"/>
      <w:bookmarkEnd w:id="0"/>
    </w:p>
    <w:p w14:paraId="37A5D45C" w14:textId="77777777" w:rsidR="001D5715" w:rsidRDefault="001D5715" w:rsidP="001D5715">
      <w:pPr>
        <w:pStyle w:val="NoSpacing"/>
      </w:pPr>
    </w:p>
    <w:p w14:paraId="6FD0A9CE" w14:textId="77777777" w:rsidR="001D5715" w:rsidRPr="000B537F" w:rsidRDefault="001D5715" w:rsidP="001D5715">
      <w:pPr>
        <w:pStyle w:val="NoSpacing"/>
      </w:pPr>
      <w:r>
        <w:t>4 March 2020</w:t>
      </w:r>
    </w:p>
    <w:p w14:paraId="0C4D1A9E" w14:textId="330F429E" w:rsidR="006B2F86" w:rsidRPr="001D5715" w:rsidRDefault="001D5715" w:rsidP="00E71FC3">
      <w:pPr>
        <w:pStyle w:val="NoSpacing"/>
      </w:pPr>
    </w:p>
    <w:sectPr w:rsidR="006B2F86" w:rsidRPr="001D571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72A25" w14:textId="77777777" w:rsidR="001D5715" w:rsidRDefault="001D5715" w:rsidP="00E71FC3">
      <w:pPr>
        <w:spacing w:after="0" w:line="240" w:lineRule="auto"/>
      </w:pPr>
      <w:r>
        <w:separator/>
      </w:r>
    </w:p>
  </w:endnote>
  <w:endnote w:type="continuationSeparator" w:id="0">
    <w:p w14:paraId="20A5AB3E" w14:textId="77777777" w:rsidR="001D5715" w:rsidRDefault="001D57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F04BE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2D846" w14:textId="77777777" w:rsidR="001D5715" w:rsidRDefault="001D5715" w:rsidP="00E71FC3">
      <w:pPr>
        <w:spacing w:after="0" w:line="240" w:lineRule="auto"/>
      </w:pPr>
      <w:r>
        <w:separator/>
      </w:r>
    </w:p>
  </w:footnote>
  <w:footnote w:type="continuationSeparator" w:id="0">
    <w:p w14:paraId="13A946E1" w14:textId="77777777" w:rsidR="001D5715" w:rsidRDefault="001D57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15"/>
    <w:rsid w:val="001A7C09"/>
    <w:rsid w:val="001D5715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3A9F0"/>
  <w15:chartTrackingRefBased/>
  <w15:docId w15:val="{01FDD4BD-5C62-4AAC-BA5F-2E369703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D57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redenhi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2020-03-04T21:08:00Z</dcterms:created>
  <dcterms:modified xsi:type="dcterms:W3CDTF">2020-03-04T21:14:00Z</dcterms:modified>
</cp:coreProperties>
</file>